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04801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GRISELEY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4F670044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</w:p>
    <w:p w14:paraId="3D82097E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</w:p>
    <w:p w14:paraId="40B309FB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</w:p>
    <w:p w14:paraId="2F92A88B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Staffordshire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(C.F.R. 1413-22 p.428)</w:t>
      </w:r>
    </w:p>
    <w:p w14:paraId="2858A57A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</w:p>
    <w:p w14:paraId="6BD11003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</w:p>
    <w:p w14:paraId="4E6022FF" w14:textId="77777777" w:rsidR="008543BA" w:rsidRDefault="008543BA" w:rsidP="00854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2021</w:t>
      </w:r>
    </w:p>
    <w:p w14:paraId="63114A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3291" w14:textId="77777777" w:rsidR="008543BA" w:rsidRDefault="008543BA" w:rsidP="009139A6">
      <w:r>
        <w:separator/>
      </w:r>
    </w:p>
  </w:endnote>
  <w:endnote w:type="continuationSeparator" w:id="0">
    <w:p w14:paraId="2960C2B1" w14:textId="77777777" w:rsidR="008543BA" w:rsidRDefault="008543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37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20C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A0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97DC" w14:textId="77777777" w:rsidR="008543BA" w:rsidRDefault="008543BA" w:rsidP="009139A6">
      <w:r>
        <w:separator/>
      </w:r>
    </w:p>
  </w:footnote>
  <w:footnote w:type="continuationSeparator" w:id="0">
    <w:p w14:paraId="4430DB76" w14:textId="77777777" w:rsidR="008543BA" w:rsidRDefault="008543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E5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E0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68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BA"/>
    <w:rsid w:val="000666E0"/>
    <w:rsid w:val="002510B7"/>
    <w:rsid w:val="005C130B"/>
    <w:rsid w:val="00826F5C"/>
    <w:rsid w:val="008543B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7960"/>
  <w15:chartTrackingRefBased/>
  <w15:docId w15:val="{0EE9BFDE-3DAB-4CC6-BB40-F16B9339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B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2021-11-10T13:33:00Z</dcterms:created>
  <dcterms:modified xsi:type="dcterms:W3CDTF">2021-11-10T13:33:00Z</dcterms:modified>
</cp:coreProperties>
</file>